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90BE8" w14:textId="07A184E3" w:rsidR="00112DCB" w:rsidRDefault="009016C0" w:rsidP="00112DCB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112DCB">
        <w:rPr>
          <w:rFonts w:cs="Arial"/>
        </w:rPr>
        <w:t>:</w:t>
      </w:r>
      <w:r w:rsidR="004B43C2">
        <w:rPr>
          <w:rFonts w:cs="Arial"/>
        </w:rPr>
        <w:t xml:space="preserve"> 4300-000</w:t>
      </w:r>
      <w:r w:rsidR="00F831DC">
        <w:rPr>
          <w:rFonts w:cs="Arial"/>
        </w:rPr>
        <w:t>3</w:t>
      </w:r>
      <w:r w:rsidR="004B43C2">
        <w:rPr>
          <w:rFonts w:cs="Arial"/>
        </w:rPr>
        <w:t>/202</w:t>
      </w:r>
      <w:r w:rsidR="008D3DE5">
        <w:rPr>
          <w:rFonts w:cs="Arial"/>
        </w:rPr>
        <w:t>6</w:t>
      </w:r>
      <w:r w:rsidR="004B43C2">
        <w:rPr>
          <w:rFonts w:cs="Arial"/>
        </w:rPr>
        <w:t>-2</w:t>
      </w:r>
      <w:r w:rsidR="00112DCB">
        <w:rPr>
          <w:rFonts w:cs="Arial"/>
        </w:rPr>
        <w:tab/>
      </w:r>
    </w:p>
    <w:p w14:paraId="74CA98B2" w14:textId="5B34B615" w:rsidR="00112DCB" w:rsidRDefault="009016C0" w:rsidP="00112DCB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451C8">
        <w:rPr>
          <w:rFonts w:cs="Arial"/>
        </w:rPr>
        <w:t xml:space="preserve"> BR</w:t>
      </w:r>
      <w:r w:rsidR="00D35329">
        <w:rPr>
          <w:rFonts w:cs="Arial"/>
        </w:rPr>
        <w:t xml:space="preserve">: </w:t>
      </w:r>
      <w:r w:rsidR="00E977A0">
        <w:rPr>
          <w:rFonts w:cs="Arial"/>
        </w:rPr>
        <w:t>202</w:t>
      </w:r>
      <w:r w:rsidR="008D3DE5">
        <w:rPr>
          <w:rFonts w:cs="Arial"/>
        </w:rPr>
        <w:t>6</w:t>
      </w:r>
      <w:r w:rsidR="00E977A0">
        <w:rPr>
          <w:rFonts w:cs="Arial"/>
        </w:rPr>
        <w:t>-</w:t>
      </w:r>
      <w:r w:rsidR="008D3DE5">
        <w:rPr>
          <w:rFonts w:cs="Arial"/>
        </w:rPr>
        <w:t>235</w:t>
      </w:r>
    </w:p>
    <w:p w14:paraId="09D065BE" w14:textId="06ABDDEB" w:rsidR="006101A2" w:rsidRPr="00E85432" w:rsidRDefault="008B0B39" w:rsidP="006101A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NOMINACIJA VODJE GRADNJE IN </w:t>
      </w:r>
      <w:r w:rsidR="00164488">
        <w:rPr>
          <w:rFonts w:cs="Arial"/>
          <w:b/>
        </w:rPr>
        <w:t xml:space="preserve">SPISEK </w:t>
      </w:r>
      <w:r w:rsidR="00525B8A" w:rsidRPr="0071168C">
        <w:rPr>
          <w:rFonts w:cs="Arial"/>
          <w:b/>
        </w:rPr>
        <w:t>REFERENC</w:t>
      </w:r>
      <w:r w:rsidR="00E85432" w:rsidRPr="0071168C">
        <w:rPr>
          <w:rFonts w:cs="Arial"/>
          <w:b/>
        </w:rPr>
        <w:t xml:space="preserve"> VODJE</w:t>
      </w:r>
      <w:r w:rsidR="007F23E7" w:rsidRPr="0071168C">
        <w:rPr>
          <w:rFonts w:cs="Arial"/>
          <w:b/>
        </w:rPr>
        <w:t xml:space="preserve"> </w:t>
      </w:r>
      <w:r w:rsidR="00333F30" w:rsidRPr="0071168C">
        <w:rPr>
          <w:rFonts w:cs="Arial"/>
          <w:b/>
        </w:rPr>
        <w:t>GRADNJE</w:t>
      </w:r>
    </w:p>
    <w:p w14:paraId="018AD521" w14:textId="77777777" w:rsidR="007F23E7" w:rsidRPr="00E85432" w:rsidRDefault="007F23E7" w:rsidP="006101A2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5953"/>
      </w:tblGrid>
      <w:tr w:rsidR="00333F30" w14:paraId="775515DA" w14:textId="77777777" w:rsidTr="00333F30">
        <w:tc>
          <w:tcPr>
            <w:tcW w:w="3756" w:type="dxa"/>
          </w:tcPr>
          <w:p w14:paraId="2184FF69" w14:textId="77777777" w:rsidR="007F23A4" w:rsidRDefault="007F23A4" w:rsidP="00911266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Naziv sodelujočega podjetja, pri katerem je oseba zaposlena </w:t>
            </w:r>
          </w:p>
          <w:p w14:paraId="461F136D" w14:textId="4C101F13" w:rsidR="00333F30" w:rsidRDefault="007F23A4" w:rsidP="00911266">
            <w:pPr>
              <w:tabs>
                <w:tab w:val="left" w:pos="1083"/>
              </w:tabs>
              <w:rPr>
                <w:rFonts w:cs="Arial"/>
              </w:rPr>
            </w:pPr>
            <w:r w:rsidRPr="007F23A4">
              <w:rPr>
                <w:rFonts w:cs="Arial"/>
                <w:color w:val="BFBFBF" w:themeColor="background1" w:themeShade="BF"/>
                <w:sz w:val="18"/>
                <w:szCs w:val="18"/>
              </w:rPr>
              <w:t>(</w:t>
            </w:r>
            <w:r w:rsidRPr="007F23A4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naziv glavnega ponudnika ali </w:t>
            </w:r>
            <w:proofErr w:type="spellStart"/>
            <w:r w:rsidRPr="007F23A4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soponudnika</w:t>
            </w:r>
            <w:proofErr w:type="spellEnd"/>
            <w:r w:rsidRPr="007F23A4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ali podizvajalca)</w:t>
            </w:r>
            <w:r w:rsidRPr="007F23A4">
              <w:rPr>
                <w:rFonts w:cs="Arial"/>
                <w:color w:val="BFBFBF" w:themeColor="background1" w:themeShade="BF"/>
              </w:rPr>
              <w:t>: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31391E88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33F30" w14:paraId="69A1BFF9" w14:textId="77777777" w:rsidTr="00333F30">
        <w:tc>
          <w:tcPr>
            <w:tcW w:w="3756" w:type="dxa"/>
          </w:tcPr>
          <w:p w14:paraId="16345338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70694B1B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vodje gradnje: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12733AC1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33F30" w14:paraId="00CCE1D9" w14:textId="77777777" w:rsidTr="00333F30">
        <w:tc>
          <w:tcPr>
            <w:tcW w:w="3756" w:type="dxa"/>
          </w:tcPr>
          <w:p w14:paraId="20E9306A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2CF305E9" w14:textId="644197CC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 xml:space="preserve">t. </w:t>
            </w:r>
            <w:r w:rsidR="00905AAC">
              <w:rPr>
                <w:rFonts w:cs="Arial"/>
              </w:rPr>
              <w:t xml:space="preserve">ZAPS / IZS </w:t>
            </w:r>
            <w:r w:rsidR="00A462EB" w:rsidRPr="00347971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(skladno s pogoji določenimi v OBR – 2.06)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0236865A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12700D" w14:paraId="6548E7DB" w14:textId="77777777" w:rsidTr="009002F0">
        <w:tc>
          <w:tcPr>
            <w:tcW w:w="3756" w:type="dxa"/>
          </w:tcPr>
          <w:p w14:paraId="18290759" w14:textId="75434E5B" w:rsidR="0012700D" w:rsidRDefault="0012700D" w:rsidP="009002F0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759B6399" w14:textId="6D6C6A68" w:rsidR="0012700D" w:rsidRDefault="0012700D" w:rsidP="009002F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717738A3" w14:textId="23C42E30" w:rsidR="00A53B42" w:rsidRDefault="00A53B42" w:rsidP="00A53B42">
      <w:pPr>
        <w:jc w:val="both"/>
        <w:rPr>
          <w:rFonts w:cs="Arial"/>
        </w:rPr>
      </w:pPr>
      <w:r>
        <w:rPr>
          <w:rFonts w:cs="Arial"/>
        </w:rPr>
        <w:t>Prilagamo seznam referenc skladno z zahtevami iz OBR – 2.06 (Pogoji za ugotavljanje sposobnosti in usposobljenosti ponudnika).</w:t>
      </w:r>
    </w:p>
    <w:tbl>
      <w:tblPr>
        <w:tblW w:w="1516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630"/>
        <w:gridCol w:w="2268"/>
        <w:gridCol w:w="1134"/>
        <w:gridCol w:w="1701"/>
        <w:gridCol w:w="2694"/>
        <w:gridCol w:w="2835"/>
        <w:gridCol w:w="2409"/>
      </w:tblGrid>
      <w:tr w:rsidR="00E53320" w:rsidRPr="00C43632" w14:paraId="55077440" w14:textId="773A103F" w:rsidTr="00C43632">
        <w:trPr>
          <w:trHeight w:val="828"/>
        </w:trPr>
        <w:tc>
          <w:tcPr>
            <w:tcW w:w="497" w:type="dxa"/>
            <w:vAlign w:val="center"/>
          </w:tcPr>
          <w:p w14:paraId="3B118B39" w14:textId="77777777" w:rsidR="00E53320" w:rsidRPr="00C43632" w:rsidRDefault="00E53320" w:rsidP="00E53320">
            <w:pPr>
              <w:jc w:val="center"/>
              <w:rPr>
                <w:rFonts w:cs="Arial"/>
                <w:sz w:val="20"/>
                <w:szCs w:val="20"/>
              </w:rPr>
            </w:pPr>
            <w:r w:rsidRPr="00C43632">
              <w:rPr>
                <w:rFonts w:cs="Arial"/>
                <w:sz w:val="20"/>
                <w:szCs w:val="20"/>
              </w:rPr>
              <w:t>Z. Š.</w:t>
            </w:r>
          </w:p>
        </w:tc>
        <w:tc>
          <w:tcPr>
            <w:tcW w:w="1630" w:type="dxa"/>
            <w:vAlign w:val="center"/>
          </w:tcPr>
          <w:p w14:paraId="0A36BD17" w14:textId="77777777" w:rsidR="00E53320" w:rsidRPr="00C43632" w:rsidRDefault="00E53320" w:rsidP="00E53320">
            <w:pPr>
              <w:jc w:val="center"/>
              <w:rPr>
                <w:rFonts w:cs="Arial"/>
                <w:sz w:val="20"/>
                <w:szCs w:val="20"/>
              </w:rPr>
            </w:pPr>
            <w:r w:rsidRPr="00C43632">
              <w:rPr>
                <w:rFonts w:cs="Arial"/>
                <w:sz w:val="20"/>
                <w:szCs w:val="20"/>
              </w:rPr>
              <w:t xml:space="preserve">Naročnik oz. investitor </w:t>
            </w:r>
          </w:p>
          <w:p w14:paraId="2B16DD67" w14:textId="64A0DC77" w:rsidR="00E53320" w:rsidRPr="0085653E" w:rsidRDefault="00E53320" w:rsidP="00E53320">
            <w:pPr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85653E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(naziv, naslov)</w:t>
            </w:r>
          </w:p>
        </w:tc>
        <w:tc>
          <w:tcPr>
            <w:tcW w:w="2268" w:type="dxa"/>
            <w:vAlign w:val="center"/>
          </w:tcPr>
          <w:p w14:paraId="27388E23" w14:textId="77777777" w:rsidR="00E53320" w:rsidRPr="00C43632" w:rsidRDefault="00E53320" w:rsidP="00E53320">
            <w:pPr>
              <w:jc w:val="center"/>
              <w:rPr>
                <w:rFonts w:cs="Arial"/>
                <w:sz w:val="20"/>
                <w:szCs w:val="20"/>
              </w:rPr>
            </w:pPr>
            <w:r w:rsidRPr="00C43632">
              <w:rPr>
                <w:rFonts w:cs="Arial"/>
                <w:sz w:val="20"/>
                <w:szCs w:val="20"/>
              </w:rPr>
              <w:t xml:space="preserve">Odgovorna oseba naročnika za naročilo </w:t>
            </w:r>
            <w:r w:rsidRPr="0085653E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(ime in priimek ter položaj odg. osebe, tel. štev., e-naslov)</w:t>
            </w:r>
          </w:p>
        </w:tc>
        <w:tc>
          <w:tcPr>
            <w:tcW w:w="1134" w:type="dxa"/>
            <w:vAlign w:val="center"/>
          </w:tcPr>
          <w:p w14:paraId="3FB1A6C3" w14:textId="5FFC33ED" w:rsidR="00E53320" w:rsidRPr="00C43632" w:rsidRDefault="00E53320" w:rsidP="00E53320">
            <w:pPr>
              <w:jc w:val="center"/>
              <w:rPr>
                <w:rFonts w:cs="Arial"/>
                <w:sz w:val="20"/>
                <w:szCs w:val="20"/>
              </w:rPr>
            </w:pPr>
            <w:r w:rsidRPr="00C43632">
              <w:rPr>
                <w:rFonts w:cs="Arial"/>
                <w:sz w:val="20"/>
                <w:szCs w:val="20"/>
              </w:rPr>
              <w:t>Št. pogodbe, naročilnice, ipd.</w:t>
            </w:r>
          </w:p>
        </w:tc>
        <w:tc>
          <w:tcPr>
            <w:tcW w:w="1701" w:type="dxa"/>
            <w:vAlign w:val="center"/>
          </w:tcPr>
          <w:p w14:paraId="1D575CB6" w14:textId="34F3369D" w:rsidR="00E53320" w:rsidRPr="00C43632" w:rsidRDefault="00E53320" w:rsidP="00E53320">
            <w:pPr>
              <w:jc w:val="center"/>
              <w:rPr>
                <w:rFonts w:cs="Arial"/>
                <w:sz w:val="20"/>
                <w:szCs w:val="20"/>
              </w:rPr>
            </w:pPr>
            <w:r w:rsidRPr="00C43632">
              <w:rPr>
                <w:rFonts w:cs="Arial"/>
                <w:sz w:val="20"/>
                <w:szCs w:val="20"/>
              </w:rPr>
              <w:t>Predmet pogodbe</w:t>
            </w:r>
          </w:p>
        </w:tc>
        <w:tc>
          <w:tcPr>
            <w:tcW w:w="2694" w:type="dxa"/>
          </w:tcPr>
          <w:p w14:paraId="6CE2F673" w14:textId="77777777" w:rsidR="00E53320" w:rsidRPr="00C43632" w:rsidRDefault="00E53320" w:rsidP="00E53320">
            <w:pPr>
              <w:jc w:val="center"/>
              <w:rPr>
                <w:rFonts w:cs="Arial"/>
                <w:sz w:val="20"/>
                <w:szCs w:val="20"/>
              </w:rPr>
            </w:pPr>
            <w:r w:rsidRPr="00C43632">
              <w:rPr>
                <w:rFonts w:cs="Arial"/>
                <w:sz w:val="20"/>
                <w:szCs w:val="20"/>
              </w:rPr>
              <w:t>Opis del</w:t>
            </w:r>
          </w:p>
          <w:p w14:paraId="5CFBE8BC" w14:textId="219CBA7B" w:rsidR="00E53320" w:rsidRPr="0085653E" w:rsidRDefault="00E53320" w:rsidP="00E53320">
            <w:pPr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85653E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 xml:space="preserve">(Opomba: iz opisa del naj bo razvidno, da je izpolnjen pogoj iz tretje alineje </w:t>
            </w:r>
            <w:r w:rsidR="0085653E" w:rsidRPr="0085653E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 xml:space="preserve">tč. </w:t>
            </w:r>
            <w:r w:rsidRPr="0085653E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2.C.b) obrazca OBR – 2.06)</w:t>
            </w:r>
          </w:p>
        </w:tc>
        <w:tc>
          <w:tcPr>
            <w:tcW w:w="2835" w:type="dxa"/>
            <w:vAlign w:val="center"/>
          </w:tcPr>
          <w:p w14:paraId="042CDA64" w14:textId="5C69CBA2" w:rsidR="009913F0" w:rsidRPr="009913F0" w:rsidRDefault="009913F0" w:rsidP="00E5332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9913F0">
              <w:rPr>
                <w:rFonts w:cs="Arial"/>
                <w:bCs/>
                <w:sz w:val="20"/>
                <w:szCs w:val="20"/>
              </w:rPr>
              <w:t>Kvadratura</w:t>
            </w:r>
          </w:p>
          <w:p w14:paraId="150DFF4A" w14:textId="104A0F86" w:rsidR="00E53320" w:rsidRPr="00014664" w:rsidRDefault="00014664" w:rsidP="00E53320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32370B">
              <w:rPr>
                <w:rFonts w:cs="Arial"/>
                <w:bCs/>
                <w:i/>
                <w:iCs/>
                <w:color w:val="A6A6A6" w:themeColor="background1" w:themeShade="A6"/>
                <w:sz w:val="18"/>
                <w:szCs w:val="18"/>
              </w:rPr>
              <w:t xml:space="preserve">(Navesti kvadraturo, </w:t>
            </w:r>
            <w:r w:rsidR="00AA3432">
              <w:rPr>
                <w:rFonts w:cs="Arial"/>
                <w:bCs/>
                <w:i/>
                <w:iCs/>
                <w:color w:val="A6A6A6" w:themeColor="background1" w:themeShade="A6"/>
                <w:sz w:val="18"/>
                <w:szCs w:val="18"/>
              </w:rPr>
              <w:t xml:space="preserve">da bo izpolnjen </w:t>
            </w:r>
            <w:r w:rsidR="00512A69" w:rsidRPr="0032370B">
              <w:rPr>
                <w:rFonts w:cs="Arial"/>
                <w:bCs/>
                <w:i/>
                <w:iCs/>
                <w:color w:val="A6A6A6" w:themeColor="background1" w:themeShade="A6"/>
                <w:sz w:val="18"/>
                <w:szCs w:val="18"/>
              </w:rPr>
              <w:t>pogoj</w:t>
            </w:r>
            <w:r w:rsidR="00512A69" w:rsidRPr="0032370B">
              <w:rPr>
                <w:rFonts w:cs="Arial"/>
                <w:bCs/>
                <w:color w:val="A6A6A6" w:themeColor="background1" w:themeShade="A6"/>
                <w:sz w:val="18"/>
                <w:szCs w:val="18"/>
              </w:rPr>
              <w:t xml:space="preserve"> </w:t>
            </w:r>
            <w:r w:rsidR="0032370B" w:rsidRPr="0085653E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iz tretje alineje tč. 2.C.b) obrazca OBR – 2.06)</w:t>
            </w:r>
          </w:p>
        </w:tc>
        <w:tc>
          <w:tcPr>
            <w:tcW w:w="2409" w:type="dxa"/>
            <w:vAlign w:val="center"/>
          </w:tcPr>
          <w:p w14:paraId="5A6A5FAC" w14:textId="77777777" w:rsidR="00C43632" w:rsidRPr="00C43632" w:rsidRDefault="00C43632" w:rsidP="00C43632">
            <w:pPr>
              <w:jc w:val="center"/>
              <w:rPr>
                <w:rFonts w:cs="Arial"/>
                <w:sz w:val="20"/>
                <w:szCs w:val="20"/>
              </w:rPr>
            </w:pPr>
            <w:r w:rsidRPr="00C43632">
              <w:rPr>
                <w:rFonts w:cs="Arial"/>
                <w:sz w:val="20"/>
                <w:szCs w:val="20"/>
              </w:rPr>
              <w:t>Datum uspešne primopredaje del</w:t>
            </w:r>
          </w:p>
          <w:p w14:paraId="098E430A" w14:textId="0576499D" w:rsidR="00E53320" w:rsidRPr="0032370B" w:rsidRDefault="00E53320" w:rsidP="00E53320">
            <w:pPr>
              <w:jc w:val="center"/>
              <w:rPr>
                <w:rFonts w:cs="Arial"/>
                <w:sz w:val="18"/>
                <w:szCs w:val="18"/>
              </w:rPr>
            </w:pPr>
            <w:r w:rsidRPr="0032370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32370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dd.mm.ll</w:t>
            </w:r>
            <w:proofErr w:type="spellEnd"/>
            <w:r w:rsidRPr="0032370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E53320" w:rsidRPr="00C43632" w14:paraId="6C82AEFD" w14:textId="26CA0837" w:rsidTr="00C43632">
        <w:trPr>
          <w:trHeight w:val="613"/>
        </w:trPr>
        <w:tc>
          <w:tcPr>
            <w:tcW w:w="497" w:type="dxa"/>
          </w:tcPr>
          <w:p w14:paraId="1A03A833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  <w:r w:rsidRPr="00C43632">
              <w:rPr>
                <w:rFonts w:cs="Arial"/>
                <w:sz w:val="20"/>
                <w:szCs w:val="20"/>
              </w:rPr>
              <w:t>1.</w:t>
            </w:r>
          </w:p>
          <w:p w14:paraId="1958640D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30" w:type="dxa"/>
          </w:tcPr>
          <w:p w14:paraId="6F03110D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  <w:p w14:paraId="63B200C1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  <w:p w14:paraId="3ED3CEA5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EAB644F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3418C4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A710E4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DEF4E32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AF7B90B" w14:textId="5244A15D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FA9E346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</w:tr>
      <w:tr w:rsidR="00E53320" w:rsidRPr="00C43632" w14:paraId="75B6D16C" w14:textId="429F7F1F" w:rsidTr="00C43632">
        <w:trPr>
          <w:trHeight w:val="613"/>
        </w:trPr>
        <w:tc>
          <w:tcPr>
            <w:tcW w:w="497" w:type="dxa"/>
          </w:tcPr>
          <w:p w14:paraId="6C801180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  <w:r w:rsidRPr="00C43632">
              <w:rPr>
                <w:rFonts w:cs="Arial"/>
                <w:sz w:val="20"/>
                <w:szCs w:val="20"/>
              </w:rPr>
              <w:t>2.</w:t>
            </w:r>
          </w:p>
          <w:p w14:paraId="082C436E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30" w:type="dxa"/>
          </w:tcPr>
          <w:p w14:paraId="2523840A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  <w:p w14:paraId="5E8D4C7F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  <w:p w14:paraId="6DBC8E4F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5AC554C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513453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514DC3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78C4F98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0AA70D2" w14:textId="2E024135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BDCA71E" w14:textId="77777777" w:rsidR="00E53320" w:rsidRPr="00C43632" w:rsidRDefault="00E53320" w:rsidP="00E53320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478E15C2" w14:textId="77777777" w:rsidR="002E2F43" w:rsidRDefault="002E2F43" w:rsidP="006101A2">
      <w:pPr>
        <w:jc w:val="both"/>
        <w:rPr>
          <w:rFonts w:cs="Arial"/>
        </w:rPr>
      </w:pPr>
    </w:p>
    <w:p w14:paraId="33336B19" w14:textId="77777777" w:rsidR="006101A2" w:rsidRPr="00E85432" w:rsidRDefault="006101A2" w:rsidP="0032370B">
      <w:pPr>
        <w:jc w:val="right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="007F23E7">
        <w:rPr>
          <w:rFonts w:cs="Arial"/>
        </w:rPr>
        <w:tab/>
      </w:r>
      <w:r w:rsidRPr="00E85432">
        <w:rPr>
          <w:rFonts w:cs="Arial"/>
        </w:rPr>
        <w:t>___</w:t>
      </w:r>
      <w:r w:rsidR="007F23E7"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56A067CF" w14:textId="63BED2B8" w:rsidR="006101A2" w:rsidRPr="00E85432" w:rsidRDefault="00A462EB" w:rsidP="0032370B">
      <w:pPr>
        <w:jc w:val="right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7F23E7">
        <w:rPr>
          <w:rFonts w:cs="Arial"/>
        </w:rPr>
        <w:t>Po</w:t>
      </w:r>
      <w:r w:rsidR="006101A2"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62BB6636" w14:textId="77777777" w:rsidR="00E85432" w:rsidRDefault="00E85432" w:rsidP="006101A2">
      <w:pPr>
        <w:rPr>
          <w:rFonts w:cs="Arial"/>
          <w:i/>
        </w:rPr>
      </w:pPr>
    </w:p>
    <w:p w14:paraId="2A674CF5" w14:textId="77777777" w:rsidR="007A3079" w:rsidRDefault="007A3079" w:rsidP="00FF0997">
      <w:pPr>
        <w:jc w:val="both"/>
        <w:rPr>
          <w:rFonts w:cs="Arial"/>
          <w:i/>
        </w:rPr>
      </w:pPr>
    </w:p>
    <w:p w14:paraId="05AD4F32" w14:textId="77777777" w:rsidR="00A462EB" w:rsidRDefault="00A462EB" w:rsidP="00FF0997">
      <w:pPr>
        <w:jc w:val="both"/>
        <w:rPr>
          <w:rFonts w:cs="Arial"/>
          <w:i/>
        </w:rPr>
      </w:pPr>
    </w:p>
    <w:p w14:paraId="739E5472" w14:textId="12DBA9E2" w:rsidR="009B3368" w:rsidRDefault="006101A2" w:rsidP="00911266">
      <w:pPr>
        <w:jc w:val="both"/>
        <w:rPr>
          <w:rFonts w:cs="Arial"/>
          <w:i/>
        </w:rPr>
      </w:pPr>
      <w:r w:rsidRPr="00FF0997">
        <w:rPr>
          <w:rFonts w:cs="Arial"/>
          <w:i/>
        </w:rPr>
        <w:t xml:space="preserve">Obrazec izpolni </w:t>
      </w:r>
      <w:r w:rsidR="00D80EAF" w:rsidRPr="00FF0997">
        <w:rPr>
          <w:rFonts w:cs="Arial"/>
          <w:i/>
        </w:rPr>
        <w:t>sodelujoče podjetje, katerega zaposleni bo izvajal navedeno funkcijo</w:t>
      </w:r>
      <w:r w:rsidRPr="00FF0997">
        <w:rPr>
          <w:rFonts w:cs="Arial"/>
          <w:i/>
        </w:rPr>
        <w:t>.</w:t>
      </w:r>
      <w:r w:rsidR="00FF0997" w:rsidRPr="00FF0997">
        <w:rPr>
          <w:rFonts w:cs="Arial"/>
          <w:i/>
        </w:rPr>
        <w:t xml:space="preserve"> </w:t>
      </w:r>
      <w:r w:rsidRPr="00FF0997">
        <w:rPr>
          <w:rFonts w:cs="Arial"/>
          <w:i/>
        </w:rPr>
        <w:t>Ta obrazec je sestavni del in priloga ponudbe</w:t>
      </w:r>
      <w:r w:rsidR="00097174">
        <w:rPr>
          <w:rFonts w:cs="Arial"/>
          <w:i/>
        </w:rPr>
        <w:t xml:space="preserve"> ter pogodbe</w:t>
      </w:r>
      <w:r w:rsidR="009016C0">
        <w:rPr>
          <w:rFonts w:cs="Arial"/>
          <w:i/>
        </w:rPr>
        <w:t>.</w:t>
      </w:r>
    </w:p>
    <w:p w14:paraId="03FC4E41" w14:textId="2B9517DB" w:rsidR="009B3368" w:rsidRPr="00E85432" w:rsidRDefault="009B3368" w:rsidP="00911266">
      <w:pPr>
        <w:tabs>
          <w:tab w:val="left" w:pos="993"/>
          <w:tab w:val="left" w:pos="1134"/>
        </w:tabs>
        <w:rPr>
          <w:rFonts w:cs="Arial"/>
        </w:rPr>
      </w:pPr>
    </w:p>
    <w:sectPr w:rsidR="009B3368" w:rsidRPr="00E85432" w:rsidSect="00C43632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4E852" w14:textId="77777777" w:rsidR="00457A2A" w:rsidRDefault="00457A2A">
      <w:r>
        <w:separator/>
      </w:r>
    </w:p>
  </w:endnote>
  <w:endnote w:type="continuationSeparator" w:id="0">
    <w:p w14:paraId="0FF84850" w14:textId="77777777" w:rsidR="00457A2A" w:rsidRDefault="0045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91009" w14:textId="1F910741" w:rsidR="00370866" w:rsidRPr="003A669E" w:rsidRDefault="00370866" w:rsidP="00001218">
    <w:pPr>
      <w:pStyle w:val="Noga"/>
      <w:pBdr>
        <w:top w:val="single" w:sz="4" w:space="1" w:color="auto"/>
      </w:pBdr>
      <w:rPr>
        <w:rFonts w:ascii="Arial" w:hAnsi="Arial" w:cs="Arial"/>
        <w:sz w:val="22"/>
        <w:szCs w:val="22"/>
      </w:rPr>
    </w:pP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PAGE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097174">
      <w:rPr>
        <w:rStyle w:val="tevilkastrani"/>
        <w:rFonts w:ascii="Arial" w:hAnsi="Arial" w:cs="Arial"/>
        <w:noProof/>
        <w:sz w:val="22"/>
        <w:szCs w:val="22"/>
      </w:rPr>
      <w:t>2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  <w:r w:rsidRPr="003A669E">
      <w:rPr>
        <w:rStyle w:val="tevilkastrani"/>
        <w:rFonts w:ascii="Arial" w:hAnsi="Arial" w:cs="Arial"/>
        <w:sz w:val="22"/>
        <w:szCs w:val="22"/>
      </w:rPr>
      <w:t xml:space="preserve"> / </w:t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NUMPAGES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097174">
      <w:rPr>
        <w:rStyle w:val="tevilkastrani"/>
        <w:rFonts w:ascii="Arial" w:hAnsi="Arial" w:cs="Arial"/>
        <w:noProof/>
        <w:sz w:val="22"/>
        <w:szCs w:val="22"/>
      </w:rPr>
      <w:t>5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11485D4E" w14:textId="77777777" w:rsidTr="00A1445A">
      <w:tc>
        <w:tcPr>
          <w:tcW w:w="4605" w:type="dxa"/>
        </w:tcPr>
        <w:p w14:paraId="0E9E1833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62131638" w14:textId="60B40D4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E2F4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E2F4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20302F9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ECF73" w14:textId="77777777" w:rsidR="00457A2A" w:rsidRDefault="00457A2A">
      <w:r>
        <w:separator/>
      </w:r>
    </w:p>
  </w:footnote>
  <w:footnote w:type="continuationSeparator" w:id="0">
    <w:p w14:paraId="3DC70DCC" w14:textId="77777777" w:rsidR="00457A2A" w:rsidRDefault="0045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A669E" w:rsidRPr="00A1445A" w14:paraId="5DE251F2" w14:textId="77777777" w:rsidTr="00CD5636">
      <w:tc>
        <w:tcPr>
          <w:tcW w:w="4039" w:type="dxa"/>
          <w:tcBorders>
            <w:bottom w:val="single" w:sz="4" w:space="0" w:color="auto"/>
          </w:tcBorders>
        </w:tcPr>
        <w:p w14:paraId="0882199C" w14:textId="77777777" w:rsidR="003A669E" w:rsidRPr="00A04B00" w:rsidRDefault="003A669E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021D1D2A" w14:textId="77777777" w:rsidR="003A669E" w:rsidRPr="00A04B00" w:rsidRDefault="003A669E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1F47D2B" w14:textId="77777777" w:rsidR="003A669E" w:rsidRPr="00A04B00" w:rsidRDefault="003A669E" w:rsidP="003A669E">
          <w:pPr>
            <w:ind w:right="6"/>
            <w:rPr>
              <w:rFonts w:cs="Arial"/>
              <w:color w:val="000000"/>
              <w:spacing w:val="-2"/>
            </w:rPr>
          </w:pPr>
        </w:p>
        <w:p w14:paraId="0B72BB36" w14:textId="77777777" w:rsidR="003A669E" w:rsidRPr="00C0552D" w:rsidRDefault="003A669E" w:rsidP="003A669E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B84AFE7" w14:textId="77777777" w:rsidR="003A669E" w:rsidRPr="00C0552D" w:rsidRDefault="003A669E" w:rsidP="003A669E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C5D0DFB" w14:textId="77777777" w:rsidR="003A669E" w:rsidRPr="00A1445A" w:rsidRDefault="003A669E" w:rsidP="003A669E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3F41C3B" wp14:editId="06EBD389">
                <wp:extent cx="619125" cy="714375"/>
                <wp:effectExtent l="0" t="0" r="9525" b="9525"/>
                <wp:docPr id="20832958" name="Slika 20832958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8EE2096" w14:textId="77777777" w:rsidR="003A669E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265027E" w14:textId="77777777" w:rsidR="003A669E" w:rsidRPr="00A1445A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381D7A1C" w14:textId="77777777" w:rsidR="003A669E" w:rsidRPr="00A1445A" w:rsidRDefault="003A669E" w:rsidP="003A669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3A669E" w:rsidRPr="00703B8F" w14:paraId="38AED1BD" w14:textId="77777777" w:rsidTr="00CD5636">
      <w:tc>
        <w:tcPr>
          <w:tcW w:w="4039" w:type="dxa"/>
          <w:tcBorders>
            <w:top w:val="single" w:sz="4" w:space="0" w:color="auto"/>
          </w:tcBorders>
        </w:tcPr>
        <w:p w14:paraId="4E6E9F95" w14:textId="77777777" w:rsidR="003A669E" w:rsidRPr="00703B8F" w:rsidRDefault="003A669E" w:rsidP="003A669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3B8F">
            <w:rPr>
              <w:rFonts w:cs="Arial"/>
              <w:color w:val="000000"/>
              <w:sz w:val="16"/>
              <w:szCs w:val="16"/>
            </w:rPr>
            <w:t>NMV</w:t>
          </w:r>
          <w:r w:rsidR="00793B8B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4ECFBD6" w14:textId="77777777" w:rsidR="003A669E" w:rsidRPr="00703B8F" w:rsidRDefault="003A669E" w:rsidP="003A669E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1285F904" w14:textId="77777777" w:rsidR="003A669E" w:rsidRPr="00703B8F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2.11</w:t>
          </w:r>
        </w:p>
      </w:tc>
    </w:tr>
  </w:tbl>
  <w:p w14:paraId="25B11DD9" w14:textId="77777777" w:rsidR="00E71F4F" w:rsidRDefault="00E71F4F" w:rsidP="003A66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37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4854"/>
      <w:gridCol w:w="5244"/>
    </w:tblGrid>
    <w:tr w:rsidR="00370866" w:rsidRPr="00A1445A" w14:paraId="2320D1C0" w14:textId="77777777" w:rsidTr="00E16C81">
      <w:tc>
        <w:tcPr>
          <w:tcW w:w="4039" w:type="dxa"/>
          <w:tcBorders>
            <w:bottom w:val="single" w:sz="4" w:space="0" w:color="auto"/>
          </w:tcBorders>
        </w:tcPr>
        <w:p w14:paraId="179D6B9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0D35B915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610A0EB4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9E2F272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27BDE3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4854" w:type="dxa"/>
          <w:tcBorders>
            <w:bottom w:val="single" w:sz="4" w:space="0" w:color="auto"/>
          </w:tcBorders>
        </w:tcPr>
        <w:p w14:paraId="15081BC1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FCEC2CC" wp14:editId="6A14090D">
                <wp:extent cx="619125" cy="714375"/>
                <wp:effectExtent l="0" t="0" r="9525" b="9525"/>
                <wp:docPr id="1752743412" name="Slika 175274341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tcBorders>
            <w:bottom w:val="single" w:sz="4" w:space="0" w:color="auto"/>
          </w:tcBorders>
          <w:vAlign w:val="bottom"/>
        </w:tcPr>
        <w:p w14:paraId="731D6AB1" w14:textId="6988C049" w:rsidR="00A04B00" w:rsidRDefault="00A04B00" w:rsidP="00E16C8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1A1916">
            <w:rPr>
              <w:rFonts w:ascii="Arial" w:hAnsi="Arial" w:cs="Arial"/>
              <w:color w:val="000000"/>
              <w:sz w:val="20"/>
              <w:szCs w:val="20"/>
            </w:rPr>
            <w:t xml:space="preserve">                                </w:t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A92EF40" w14:textId="18D49AF4" w:rsidR="00370866" w:rsidRPr="00A1445A" w:rsidRDefault="001540C8" w:rsidP="001540C8">
          <w:pPr>
            <w:pStyle w:val="Noga"/>
            <w:tabs>
              <w:tab w:val="clear" w:pos="4536"/>
              <w:tab w:val="clear" w:pos="9072"/>
              <w:tab w:val="left" w:pos="1309"/>
            </w:tabs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                                            </w:t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 w:rsidR="00A04B00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="009466BC"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01F15A46" w14:textId="5C2C58C2" w:rsidR="00370866" w:rsidRPr="00A1445A" w:rsidRDefault="001540C8" w:rsidP="001540C8">
          <w:pPr>
            <w:tabs>
              <w:tab w:val="left" w:pos="1309"/>
            </w:tabs>
            <w:jc w:val="center"/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 xml:space="preserve">                                            </w:t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9466BC"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703B8F" w14:paraId="6B093B09" w14:textId="77777777" w:rsidTr="00E16C81">
      <w:tc>
        <w:tcPr>
          <w:tcW w:w="4039" w:type="dxa"/>
          <w:tcBorders>
            <w:top w:val="single" w:sz="4" w:space="0" w:color="auto"/>
          </w:tcBorders>
        </w:tcPr>
        <w:p w14:paraId="3D1B6D92" w14:textId="77777777" w:rsidR="00C0552D" w:rsidRPr="00703B8F" w:rsidRDefault="00703B8F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3B8F">
            <w:rPr>
              <w:rFonts w:cs="Arial"/>
              <w:color w:val="000000"/>
              <w:sz w:val="16"/>
              <w:szCs w:val="16"/>
            </w:rPr>
            <w:t>NMV</w:t>
          </w:r>
          <w:r w:rsidR="0016482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E16B5">
            <w:rPr>
              <w:rFonts w:cs="Arial"/>
              <w:color w:val="000000"/>
              <w:sz w:val="16"/>
              <w:szCs w:val="16"/>
            </w:rPr>
            <w:t>-</w:t>
          </w:r>
          <w:r w:rsidR="0016482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E16B5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4854" w:type="dxa"/>
          <w:tcBorders>
            <w:top w:val="single" w:sz="4" w:space="0" w:color="auto"/>
          </w:tcBorders>
        </w:tcPr>
        <w:p w14:paraId="60475B12" w14:textId="77777777" w:rsidR="00C0552D" w:rsidRPr="00703B8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5244" w:type="dxa"/>
          <w:tcBorders>
            <w:top w:val="single" w:sz="4" w:space="0" w:color="auto"/>
          </w:tcBorders>
        </w:tcPr>
        <w:p w14:paraId="2C7DA3FF" w14:textId="77777777" w:rsidR="00C0552D" w:rsidRPr="00703B8F" w:rsidRDefault="009E4265" w:rsidP="000F6DA7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</w:t>
          </w:r>
          <w:r w:rsidR="000F6DA7" w:rsidRPr="00703B8F">
            <w:rPr>
              <w:rFonts w:ascii="Arial" w:hAnsi="Arial" w:cs="Arial"/>
              <w:sz w:val="16"/>
              <w:szCs w:val="16"/>
            </w:rPr>
            <w:t>11</w:t>
          </w:r>
        </w:p>
      </w:tc>
    </w:tr>
  </w:tbl>
  <w:p w14:paraId="5C2ABA75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6E4013C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E0B66"/>
    <w:multiLevelType w:val="hybridMultilevel"/>
    <w:tmpl w:val="D0B66CBA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58755154">
    <w:abstractNumId w:val="1"/>
  </w:num>
  <w:num w:numId="2" w16cid:durableId="227157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13B00"/>
    <w:rsid w:val="00014664"/>
    <w:rsid w:val="00015B5A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97174"/>
    <w:rsid w:val="000B0DD3"/>
    <w:rsid w:val="000C23A5"/>
    <w:rsid w:val="000C4583"/>
    <w:rsid w:val="000D5240"/>
    <w:rsid w:val="000D76C2"/>
    <w:rsid w:val="000E1875"/>
    <w:rsid w:val="000E41E1"/>
    <w:rsid w:val="000E7050"/>
    <w:rsid w:val="000F6DA7"/>
    <w:rsid w:val="00101B68"/>
    <w:rsid w:val="00112D23"/>
    <w:rsid w:val="00112DCB"/>
    <w:rsid w:val="00114401"/>
    <w:rsid w:val="0012533E"/>
    <w:rsid w:val="0012700D"/>
    <w:rsid w:val="001314C1"/>
    <w:rsid w:val="001352C1"/>
    <w:rsid w:val="0014021F"/>
    <w:rsid w:val="001540C8"/>
    <w:rsid w:val="00164488"/>
    <w:rsid w:val="00164822"/>
    <w:rsid w:val="00166414"/>
    <w:rsid w:val="0017296F"/>
    <w:rsid w:val="00174BFE"/>
    <w:rsid w:val="00182E92"/>
    <w:rsid w:val="00183318"/>
    <w:rsid w:val="00191D53"/>
    <w:rsid w:val="00194FE9"/>
    <w:rsid w:val="001A1916"/>
    <w:rsid w:val="001A192F"/>
    <w:rsid w:val="001A58EA"/>
    <w:rsid w:val="001A7BD0"/>
    <w:rsid w:val="001D16E0"/>
    <w:rsid w:val="001D1C28"/>
    <w:rsid w:val="001D464D"/>
    <w:rsid w:val="001D48CF"/>
    <w:rsid w:val="001D694D"/>
    <w:rsid w:val="001E16B5"/>
    <w:rsid w:val="001E3674"/>
    <w:rsid w:val="001F2089"/>
    <w:rsid w:val="001F6F0F"/>
    <w:rsid w:val="0020233B"/>
    <w:rsid w:val="00206114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C05F5"/>
    <w:rsid w:val="002D6A3C"/>
    <w:rsid w:val="002E1329"/>
    <w:rsid w:val="002E2F43"/>
    <w:rsid w:val="002E2FD3"/>
    <w:rsid w:val="002E6B63"/>
    <w:rsid w:val="002F0041"/>
    <w:rsid w:val="002F68A9"/>
    <w:rsid w:val="00301033"/>
    <w:rsid w:val="00315EE6"/>
    <w:rsid w:val="0032370B"/>
    <w:rsid w:val="00325D8B"/>
    <w:rsid w:val="00326834"/>
    <w:rsid w:val="00332213"/>
    <w:rsid w:val="00333F30"/>
    <w:rsid w:val="0034665A"/>
    <w:rsid w:val="0035043A"/>
    <w:rsid w:val="00367250"/>
    <w:rsid w:val="00370697"/>
    <w:rsid w:val="00370866"/>
    <w:rsid w:val="0037231D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3A4E"/>
    <w:rsid w:val="00455EB9"/>
    <w:rsid w:val="00457A2A"/>
    <w:rsid w:val="004720C5"/>
    <w:rsid w:val="0047643E"/>
    <w:rsid w:val="004801D0"/>
    <w:rsid w:val="004A0508"/>
    <w:rsid w:val="004B065E"/>
    <w:rsid w:val="004B43C2"/>
    <w:rsid w:val="004D3C90"/>
    <w:rsid w:val="004D6B75"/>
    <w:rsid w:val="004F2548"/>
    <w:rsid w:val="004F7C1C"/>
    <w:rsid w:val="00512A69"/>
    <w:rsid w:val="0051745B"/>
    <w:rsid w:val="005179FF"/>
    <w:rsid w:val="005255EB"/>
    <w:rsid w:val="00525B8A"/>
    <w:rsid w:val="005316C0"/>
    <w:rsid w:val="00537622"/>
    <w:rsid w:val="005608A6"/>
    <w:rsid w:val="005724B4"/>
    <w:rsid w:val="005753D9"/>
    <w:rsid w:val="005770ED"/>
    <w:rsid w:val="0058399F"/>
    <w:rsid w:val="00587665"/>
    <w:rsid w:val="00592659"/>
    <w:rsid w:val="005A785E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436F1"/>
    <w:rsid w:val="0065152F"/>
    <w:rsid w:val="00662D8F"/>
    <w:rsid w:val="0066332D"/>
    <w:rsid w:val="00665D5D"/>
    <w:rsid w:val="00670A28"/>
    <w:rsid w:val="00670D1D"/>
    <w:rsid w:val="00696883"/>
    <w:rsid w:val="006A7840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41DF3"/>
    <w:rsid w:val="00743912"/>
    <w:rsid w:val="00767A5A"/>
    <w:rsid w:val="00780396"/>
    <w:rsid w:val="0078319E"/>
    <w:rsid w:val="00783525"/>
    <w:rsid w:val="0078751F"/>
    <w:rsid w:val="00787607"/>
    <w:rsid w:val="00793B8B"/>
    <w:rsid w:val="007A3079"/>
    <w:rsid w:val="007D302C"/>
    <w:rsid w:val="007D4174"/>
    <w:rsid w:val="007E0866"/>
    <w:rsid w:val="007E31E3"/>
    <w:rsid w:val="007F23A4"/>
    <w:rsid w:val="007F23E7"/>
    <w:rsid w:val="007F3757"/>
    <w:rsid w:val="007F4AC2"/>
    <w:rsid w:val="00814D34"/>
    <w:rsid w:val="008155E7"/>
    <w:rsid w:val="00824D1D"/>
    <w:rsid w:val="008306CB"/>
    <w:rsid w:val="00832CC9"/>
    <w:rsid w:val="00833AC6"/>
    <w:rsid w:val="00843739"/>
    <w:rsid w:val="00847017"/>
    <w:rsid w:val="0085653E"/>
    <w:rsid w:val="00871704"/>
    <w:rsid w:val="00882006"/>
    <w:rsid w:val="00895F3B"/>
    <w:rsid w:val="008A757F"/>
    <w:rsid w:val="008B0B39"/>
    <w:rsid w:val="008B25C9"/>
    <w:rsid w:val="008B3725"/>
    <w:rsid w:val="008C2AC2"/>
    <w:rsid w:val="008C2FF7"/>
    <w:rsid w:val="008D3DE5"/>
    <w:rsid w:val="008D6DCE"/>
    <w:rsid w:val="008E64FA"/>
    <w:rsid w:val="008F3E2F"/>
    <w:rsid w:val="009016C0"/>
    <w:rsid w:val="00904A72"/>
    <w:rsid w:val="00904F51"/>
    <w:rsid w:val="00905AAC"/>
    <w:rsid w:val="00911266"/>
    <w:rsid w:val="00913CF8"/>
    <w:rsid w:val="00941B83"/>
    <w:rsid w:val="00945B2B"/>
    <w:rsid w:val="00946104"/>
    <w:rsid w:val="009466BC"/>
    <w:rsid w:val="009514DD"/>
    <w:rsid w:val="0095198A"/>
    <w:rsid w:val="00953938"/>
    <w:rsid w:val="00965BB4"/>
    <w:rsid w:val="009913F0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3063E"/>
    <w:rsid w:val="00A33BE0"/>
    <w:rsid w:val="00A43B8E"/>
    <w:rsid w:val="00A462EB"/>
    <w:rsid w:val="00A515E0"/>
    <w:rsid w:val="00A53B42"/>
    <w:rsid w:val="00A57325"/>
    <w:rsid w:val="00A75802"/>
    <w:rsid w:val="00A77013"/>
    <w:rsid w:val="00A83E62"/>
    <w:rsid w:val="00A90F98"/>
    <w:rsid w:val="00A92149"/>
    <w:rsid w:val="00AA2F1C"/>
    <w:rsid w:val="00AA3432"/>
    <w:rsid w:val="00AA45C7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2DFB"/>
    <w:rsid w:val="00B26132"/>
    <w:rsid w:val="00B274CE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93C8F"/>
    <w:rsid w:val="00BA2C4A"/>
    <w:rsid w:val="00BB145B"/>
    <w:rsid w:val="00BB3939"/>
    <w:rsid w:val="00BC00ED"/>
    <w:rsid w:val="00BC2412"/>
    <w:rsid w:val="00BC29DD"/>
    <w:rsid w:val="00BD4AEF"/>
    <w:rsid w:val="00BE58CE"/>
    <w:rsid w:val="00BE655C"/>
    <w:rsid w:val="00BE6AEE"/>
    <w:rsid w:val="00BF78A7"/>
    <w:rsid w:val="00C03C9F"/>
    <w:rsid w:val="00C052DE"/>
    <w:rsid w:val="00C0552D"/>
    <w:rsid w:val="00C05AC4"/>
    <w:rsid w:val="00C06BC8"/>
    <w:rsid w:val="00C124CB"/>
    <w:rsid w:val="00C1515D"/>
    <w:rsid w:val="00C16A39"/>
    <w:rsid w:val="00C22CB1"/>
    <w:rsid w:val="00C2689D"/>
    <w:rsid w:val="00C35C40"/>
    <w:rsid w:val="00C43632"/>
    <w:rsid w:val="00C46100"/>
    <w:rsid w:val="00C468BF"/>
    <w:rsid w:val="00C52CE4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E2A15"/>
    <w:rsid w:val="00CF12FC"/>
    <w:rsid w:val="00CF6111"/>
    <w:rsid w:val="00D05C1E"/>
    <w:rsid w:val="00D06278"/>
    <w:rsid w:val="00D1074C"/>
    <w:rsid w:val="00D2343D"/>
    <w:rsid w:val="00D278D4"/>
    <w:rsid w:val="00D35329"/>
    <w:rsid w:val="00D42CF0"/>
    <w:rsid w:val="00D579F3"/>
    <w:rsid w:val="00D707B4"/>
    <w:rsid w:val="00D7309B"/>
    <w:rsid w:val="00D77C8B"/>
    <w:rsid w:val="00D80EAF"/>
    <w:rsid w:val="00D8275B"/>
    <w:rsid w:val="00D83E17"/>
    <w:rsid w:val="00D84490"/>
    <w:rsid w:val="00D902CC"/>
    <w:rsid w:val="00D91500"/>
    <w:rsid w:val="00D92C6A"/>
    <w:rsid w:val="00D934D5"/>
    <w:rsid w:val="00DA0B86"/>
    <w:rsid w:val="00DB3E61"/>
    <w:rsid w:val="00DD3F3A"/>
    <w:rsid w:val="00DF116B"/>
    <w:rsid w:val="00DF3D50"/>
    <w:rsid w:val="00E029F3"/>
    <w:rsid w:val="00E02C2C"/>
    <w:rsid w:val="00E0340C"/>
    <w:rsid w:val="00E16C81"/>
    <w:rsid w:val="00E261C4"/>
    <w:rsid w:val="00E278E5"/>
    <w:rsid w:val="00E3300C"/>
    <w:rsid w:val="00E43C3D"/>
    <w:rsid w:val="00E451C8"/>
    <w:rsid w:val="00E53320"/>
    <w:rsid w:val="00E550C0"/>
    <w:rsid w:val="00E61921"/>
    <w:rsid w:val="00E676C3"/>
    <w:rsid w:val="00E67D1D"/>
    <w:rsid w:val="00E71F4F"/>
    <w:rsid w:val="00E749F2"/>
    <w:rsid w:val="00E83A25"/>
    <w:rsid w:val="00E850AF"/>
    <w:rsid w:val="00E85432"/>
    <w:rsid w:val="00E932C8"/>
    <w:rsid w:val="00E95B73"/>
    <w:rsid w:val="00E9600A"/>
    <w:rsid w:val="00E977A0"/>
    <w:rsid w:val="00EA7B9C"/>
    <w:rsid w:val="00EB0DA9"/>
    <w:rsid w:val="00EE7F32"/>
    <w:rsid w:val="00EF0493"/>
    <w:rsid w:val="00EF1787"/>
    <w:rsid w:val="00EF18FD"/>
    <w:rsid w:val="00F01DBA"/>
    <w:rsid w:val="00F0300D"/>
    <w:rsid w:val="00F0401D"/>
    <w:rsid w:val="00F21B47"/>
    <w:rsid w:val="00F267C9"/>
    <w:rsid w:val="00F27435"/>
    <w:rsid w:val="00F33579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31DC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0997"/>
    <w:rsid w:val="00FF1B9E"/>
    <w:rsid w:val="00FF1C9D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64FCD7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customStyle="1" w:styleId="NogaZnak">
    <w:name w:val="Noga Znak"/>
    <w:basedOn w:val="Privzetapisavaodstavka"/>
    <w:link w:val="Noga"/>
    <w:rsid w:val="00E16C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586509-89EC-48DA-9BCD-7FBA4B88BDF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364AF0B2-948E-4875-AFE5-700E6CA73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387B3F-497F-4A48-8F79-FC02AF6FCC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7690FC-8A6C-4DF6-9507-53CE039069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93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1181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48</cp:revision>
  <cp:lastPrinted>2016-01-04T14:35:00Z</cp:lastPrinted>
  <dcterms:created xsi:type="dcterms:W3CDTF">2021-04-23T09:52:00Z</dcterms:created>
  <dcterms:modified xsi:type="dcterms:W3CDTF">2026-06-09T11:38:00Z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